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  <w:u w:val="single"/>
        </w:rPr>
        <w:t>John BLOYS</w:t>
      </w:r>
      <w:r w:rsidRPr="00E110D8">
        <w:rPr>
          <w:rFonts w:ascii="Times New Roman" w:hAnsi="Times New Roman" w:cs="Times New Roman"/>
          <w:sz w:val="24"/>
          <w:szCs w:val="24"/>
        </w:rPr>
        <w:t xml:space="preserve">      (d.1508)</w:t>
      </w:r>
    </w:p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>Rector of Shelton, Norfolk.</w:t>
      </w:r>
    </w:p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 xml:space="preserve">   1497-1508</w:t>
      </w:r>
      <w:r w:rsidRPr="00E110D8">
        <w:rPr>
          <w:rFonts w:ascii="Times New Roman" w:hAnsi="Times New Roman" w:cs="Times New Roman"/>
          <w:sz w:val="24"/>
          <w:szCs w:val="24"/>
        </w:rPr>
        <w:tab/>
        <w:t>He was Rector.</w:t>
      </w:r>
    </w:p>
    <w:p w:rsidR="00DC23E1" w:rsidRPr="00E110D8" w:rsidRDefault="00DC23E1" w:rsidP="00DC23E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vol.5 pp.263-74  Francis Blomefield)</w:t>
      </w:r>
    </w:p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C23E1" w:rsidRPr="00E110D8" w:rsidRDefault="00DC23E1" w:rsidP="00DC23E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110D8">
        <w:rPr>
          <w:rFonts w:ascii="Times New Roman" w:hAnsi="Times New Roman" w:cs="Times New Roman"/>
          <w:sz w:val="24"/>
          <w:szCs w:val="24"/>
        </w:rPr>
        <w:t>21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23E1" w:rsidRDefault="00DC23E1" w:rsidP="00564E3C">
      <w:pPr>
        <w:spacing w:after="0" w:line="240" w:lineRule="auto"/>
      </w:pPr>
      <w:r>
        <w:separator/>
      </w:r>
    </w:p>
  </w:endnote>
  <w:endnote w:type="continuationSeparator" w:id="0">
    <w:p w:rsidR="00DC23E1" w:rsidRDefault="00DC23E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C23E1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23E1" w:rsidRDefault="00DC23E1" w:rsidP="00564E3C">
      <w:pPr>
        <w:spacing w:after="0" w:line="240" w:lineRule="auto"/>
      </w:pPr>
      <w:r>
        <w:separator/>
      </w:r>
    </w:p>
  </w:footnote>
  <w:footnote w:type="continuationSeparator" w:id="0">
    <w:p w:rsidR="00DC23E1" w:rsidRDefault="00DC23E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3E1"/>
    <w:rsid w:val="00372DC6"/>
    <w:rsid w:val="00564E3C"/>
    <w:rsid w:val="0064591D"/>
    <w:rsid w:val="00DC23E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655D67-6A4B-45FF-B3B4-E11503FA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2016-01-24T19:47:00Z</dcterms:created>
  <dcterms:modified xsi:type="dcterms:W3CDTF">2016-01-24T19:47:00Z</dcterms:modified>
</cp:coreProperties>
</file>